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6212A" w14:textId="77777777" w:rsidR="004647F5" w:rsidRPr="004249E1" w:rsidRDefault="004647F5" w:rsidP="004647F5">
      <w:pPr>
        <w:spacing w:after="0" w:line="480" w:lineRule="auto"/>
        <w:ind w:left="5670"/>
        <w:jc w:val="right"/>
        <w:rPr>
          <w:rFonts w:ascii="Arial" w:hAnsi="Arial" w:cs="Arial"/>
          <w:color w:val="0070C0"/>
          <w:sz w:val="24"/>
          <w:szCs w:val="24"/>
        </w:rPr>
      </w:pPr>
      <w:r w:rsidRPr="004249E1">
        <w:rPr>
          <w:rFonts w:ascii="Arial" w:hAnsi="Arial" w:cs="Arial"/>
          <w:color w:val="0070C0"/>
          <w:sz w:val="24"/>
          <w:szCs w:val="24"/>
        </w:rPr>
        <w:t>Załącznik nr 3a</w:t>
      </w:r>
    </w:p>
    <w:p w14:paraId="0963556D" w14:textId="77777777" w:rsidR="003727B9" w:rsidRPr="008C7CE5" w:rsidRDefault="004A18D0" w:rsidP="004A18D0">
      <w:pPr>
        <w:spacing w:after="0" w:line="240" w:lineRule="auto"/>
        <w:ind w:left="5387"/>
        <w:jc w:val="right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i/>
          <w:color w:val="0070C0"/>
          <w:sz w:val="18"/>
          <w:szCs w:val="18"/>
        </w:rPr>
        <w:t xml:space="preserve"> </w:t>
      </w:r>
      <w:r w:rsidR="003727B9">
        <w:rPr>
          <w:rFonts w:ascii="Arial" w:hAnsi="Arial" w:cs="Arial"/>
          <w:i/>
          <w:color w:val="0070C0"/>
          <w:sz w:val="18"/>
          <w:szCs w:val="18"/>
        </w:rPr>
        <w:t>(składa Wykonawca, Wykonawcy wspólnie ubiegający</w:t>
      </w:r>
      <w:r w:rsidR="003727B9" w:rsidRPr="008C7CE5">
        <w:rPr>
          <w:rFonts w:ascii="Arial" w:hAnsi="Arial" w:cs="Arial"/>
          <w:i/>
          <w:color w:val="0070C0"/>
          <w:sz w:val="18"/>
          <w:szCs w:val="18"/>
        </w:rPr>
        <w:t xml:space="preserve"> się o udzielenie zamówienia</w:t>
      </w:r>
      <w:r w:rsidR="003727B9" w:rsidRPr="008C7CE5">
        <w:rPr>
          <w:rFonts w:ascii="Arial" w:hAnsi="Arial" w:cs="Arial"/>
          <w:color w:val="0070C0"/>
          <w:sz w:val="18"/>
          <w:szCs w:val="18"/>
        </w:rPr>
        <w:t>)</w:t>
      </w:r>
    </w:p>
    <w:p w14:paraId="42D0F22A" w14:textId="77777777" w:rsidR="004B3DB1" w:rsidRDefault="004B3DB1" w:rsidP="00EE2BE2">
      <w:pPr>
        <w:spacing w:after="0"/>
        <w:rPr>
          <w:rFonts w:ascii="Arial" w:hAnsi="Arial" w:cs="Arial"/>
          <w:b/>
          <w:sz w:val="20"/>
          <w:szCs w:val="20"/>
        </w:rPr>
      </w:pPr>
    </w:p>
    <w:p w14:paraId="64E71E9B" w14:textId="77777777" w:rsidR="00EE2BE2" w:rsidRPr="00A058AD" w:rsidRDefault="00EE2BE2" w:rsidP="00EE2BE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118E08FD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10FB7BE0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1ACBE910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1BB8D67E" w14:textId="77777777" w:rsidR="00EE2BE2" w:rsidRPr="00A058AD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1D0964C9" w14:textId="77777777" w:rsidR="00EE2BE2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C6C31AA" w14:textId="77777777" w:rsidR="00EE2BE2" w:rsidRPr="003D272A" w:rsidRDefault="00EE2BE2" w:rsidP="00EE2BE2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2DB9F48A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51E72B4C" w14:textId="77777777" w:rsidR="00EE2BE2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2C74E24B" w14:textId="77777777" w:rsidR="00EE2BE2" w:rsidRPr="00A058AD" w:rsidRDefault="00EE2BE2" w:rsidP="00EE2BE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1B1A2F5D" w14:textId="77777777" w:rsidR="00EE2BE2" w:rsidRPr="00FD22BE" w:rsidRDefault="00EE2BE2" w:rsidP="00EE2BE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697CDA3" w14:textId="77777777" w:rsidR="00207430" w:rsidRDefault="00207430" w:rsidP="00C4103F">
      <w:pPr>
        <w:rPr>
          <w:rFonts w:ascii="Arial" w:hAnsi="Arial" w:cs="Arial"/>
          <w:sz w:val="21"/>
          <w:szCs w:val="21"/>
        </w:rPr>
      </w:pPr>
    </w:p>
    <w:p w14:paraId="1E3B5174" w14:textId="77777777" w:rsidR="004A19A7" w:rsidRDefault="004A19A7" w:rsidP="00EE2BE2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8B8D1AA" w14:textId="526F9887" w:rsidR="00EE2BE2" w:rsidRPr="005F7605" w:rsidRDefault="00C4103F" w:rsidP="00EE2BE2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F7605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EE2BE2" w:rsidRPr="005F7605">
        <w:rPr>
          <w:rFonts w:ascii="Arial" w:hAnsi="Arial" w:cs="Arial"/>
          <w:b/>
          <w:sz w:val="24"/>
          <w:szCs w:val="24"/>
          <w:u w:val="single"/>
        </w:rPr>
        <w:t>Wykonawcy</w:t>
      </w:r>
    </w:p>
    <w:p w14:paraId="05502C5F" w14:textId="77777777" w:rsidR="00466602" w:rsidRPr="00A20400" w:rsidRDefault="004F2479" w:rsidP="00A20400">
      <w:pPr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A20400">
        <w:rPr>
          <w:rFonts w:ascii="Arial" w:hAnsi="Arial" w:cs="Arial"/>
          <w:b/>
          <w:sz w:val="24"/>
          <w:szCs w:val="24"/>
        </w:rPr>
        <w:t xml:space="preserve">o niepodleganiu wykluczeniu i spełnianiu warunków udziału w postępowaniu </w:t>
      </w:r>
      <w:r w:rsidR="00520174" w:rsidRPr="00A20400">
        <w:rPr>
          <w:rFonts w:ascii="Arial" w:hAnsi="Arial" w:cs="Arial"/>
          <w:b/>
          <w:sz w:val="24"/>
          <w:szCs w:val="24"/>
        </w:rPr>
        <w:t>s</w:t>
      </w:r>
      <w:r w:rsidR="00C4103F" w:rsidRPr="00A20400">
        <w:rPr>
          <w:rFonts w:ascii="Arial" w:hAnsi="Arial" w:cs="Arial"/>
          <w:b/>
          <w:sz w:val="24"/>
          <w:szCs w:val="24"/>
        </w:rPr>
        <w:t>kładane na pod</w:t>
      </w:r>
      <w:r w:rsidR="00804F07" w:rsidRPr="00A20400">
        <w:rPr>
          <w:rFonts w:ascii="Arial" w:hAnsi="Arial" w:cs="Arial"/>
          <w:b/>
          <w:sz w:val="24"/>
          <w:szCs w:val="24"/>
        </w:rPr>
        <w:t xml:space="preserve">stawie art. </w:t>
      </w:r>
      <w:r w:rsidRPr="00A20400">
        <w:rPr>
          <w:rFonts w:ascii="Arial" w:hAnsi="Arial" w:cs="Arial"/>
          <w:b/>
          <w:sz w:val="24"/>
          <w:szCs w:val="24"/>
        </w:rPr>
        <w:t>1</w:t>
      </w:r>
      <w:r w:rsidR="00804F07" w:rsidRPr="00A20400">
        <w:rPr>
          <w:rFonts w:ascii="Arial" w:hAnsi="Arial" w:cs="Arial"/>
          <w:b/>
          <w:sz w:val="24"/>
          <w:szCs w:val="24"/>
        </w:rPr>
        <w:t>25 ust. 1 ust</w:t>
      </w:r>
      <w:r w:rsidR="00262D61" w:rsidRPr="00A20400">
        <w:rPr>
          <w:rFonts w:ascii="Arial" w:hAnsi="Arial" w:cs="Arial"/>
          <w:b/>
          <w:sz w:val="24"/>
          <w:szCs w:val="24"/>
        </w:rPr>
        <w:t xml:space="preserve">awy </w:t>
      </w:r>
      <w:r w:rsidRPr="00A20400">
        <w:rPr>
          <w:rFonts w:ascii="Arial" w:hAnsi="Arial" w:cs="Arial"/>
          <w:b/>
          <w:sz w:val="24"/>
          <w:szCs w:val="24"/>
        </w:rPr>
        <w:t>PZP</w:t>
      </w:r>
      <w:r w:rsidR="00466602" w:rsidRPr="00A20400">
        <w:rPr>
          <w:rFonts w:ascii="Arial" w:hAnsi="Arial" w:cs="Arial"/>
          <w:b/>
          <w:sz w:val="24"/>
          <w:szCs w:val="24"/>
        </w:rPr>
        <w:t xml:space="preserve"> </w:t>
      </w:r>
    </w:p>
    <w:p w14:paraId="6FC2E22B" w14:textId="77777777" w:rsidR="004F2479" w:rsidRPr="00A20400" w:rsidRDefault="00466602" w:rsidP="00A20400">
      <w:pPr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A20400">
        <w:rPr>
          <w:rFonts w:ascii="Arial" w:hAnsi="Arial" w:cs="Arial"/>
          <w:b/>
          <w:bCs/>
          <w:sz w:val="24"/>
          <w:szCs w:val="24"/>
        </w:rPr>
        <w:t>aktualne na dzień składania ofert</w:t>
      </w:r>
    </w:p>
    <w:p w14:paraId="226B8B87" w14:textId="77777777" w:rsidR="00466602" w:rsidRPr="00A20400" w:rsidRDefault="00466602" w:rsidP="00A20400">
      <w:pPr>
        <w:widowControl w:val="0"/>
        <w:tabs>
          <w:tab w:val="left" w:pos="2010"/>
        </w:tabs>
        <w:spacing w:after="0" w:line="336" w:lineRule="auto"/>
        <w:jc w:val="both"/>
        <w:rPr>
          <w:rFonts w:ascii="Arial" w:hAnsi="Arial" w:cs="Arial"/>
          <w:sz w:val="24"/>
          <w:szCs w:val="24"/>
        </w:rPr>
      </w:pPr>
    </w:p>
    <w:p w14:paraId="12D46FEB" w14:textId="3D5ED63A" w:rsidR="004F2479" w:rsidRPr="008C2F8C" w:rsidRDefault="00FE3F69" w:rsidP="005D06C7">
      <w:pPr>
        <w:widowControl w:val="0"/>
        <w:spacing w:after="0" w:line="336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r w:rsidRPr="008C2F8C">
        <w:rPr>
          <w:rFonts w:ascii="Arial" w:hAnsi="Arial" w:cs="Arial"/>
          <w:sz w:val="24"/>
          <w:szCs w:val="24"/>
        </w:rPr>
        <w:t>Na potrzeby postępowania o udzielenie zamówienia publicznego pod nazwą:</w:t>
      </w:r>
      <w:r w:rsidRPr="008C2F8C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</w:p>
    <w:p w14:paraId="5888A2FE" w14:textId="77777777" w:rsidR="00195112" w:rsidRPr="008C2F8C" w:rsidRDefault="00195112" w:rsidP="005D06C7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226638341"/>
      <w:bookmarkStart w:id="1" w:name="_Hlk223345276"/>
      <w:r w:rsidRPr="008C2F8C">
        <w:rPr>
          <w:rFonts w:ascii="Arial" w:hAnsi="Arial" w:cs="Arial"/>
          <w:b/>
          <w:sz w:val="24"/>
          <w:szCs w:val="24"/>
        </w:rPr>
        <w:t>Wykonanie robót budowlanych: Etap I: Przebudowa ul. Wrzo</w:t>
      </w:r>
      <w:bookmarkStart w:id="2" w:name="_GoBack"/>
      <w:bookmarkEnd w:id="2"/>
      <w:r w:rsidRPr="008C2F8C">
        <w:rPr>
          <w:rFonts w:ascii="Arial" w:hAnsi="Arial" w:cs="Arial"/>
          <w:b/>
          <w:sz w:val="24"/>
          <w:szCs w:val="24"/>
        </w:rPr>
        <w:t xml:space="preserve">sowej w Kielcach </w:t>
      </w:r>
    </w:p>
    <w:p w14:paraId="0CE1BCA0" w14:textId="77777777" w:rsidR="00195112" w:rsidRPr="008C2F8C" w:rsidRDefault="00195112" w:rsidP="005D06C7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8C2F8C">
        <w:rPr>
          <w:rFonts w:ascii="Arial" w:hAnsi="Arial" w:cs="Arial"/>
          <w:b/>
          <w:sz w:val="24"/>
          <w:szCs w:val="24"/>
        </w:rPr>
        <w:t xml:space="preserve">na odcinku od al. Popiełuszki do ul. Świerkowej </w:t>
      </w:r>
    </w:p>
    <w:p w14:paraId="76826FD6" w14:textId="4B0DEB24" w:rsidR="00090D01" w:rsidRPr="008C2F8C" w:rsidRDefault="00195112" w:rsidP="005D06C7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8C2F8C">
        <w:rPr>
          <w:rFonts w:ascii="Arial" w:hAnsi="Arial" w:cs="Arial"/>
          <w:b/>
          <w:sz w:val="24"/>
          <w:szCs w:val="24"/>
        </w:rPr>
        <w:t>oraz Etap II: Przebudowa oświetlenia ulicznego ul. Wrzosowej w Kielcach</w:t>
      </w:r>
      <w:bookmarkEnd w:id="0"/>
    </w:p>
    <w:p w14:paraId="4662BB74" w14:textId="2DD8F47A" w:rsidR="00C87B1B" w:rsidRPr="008C2F8C" w:rsidRDefault="00090D01" w:rsidP="005D06C7">
      <w:pPr>
        <w:widowControl w:val="0"/>
        <w:spacing w:after="0" w:line="336" w:lineRule="auto"/>
        <w:jc w:val="center"/>
        <w:rPr>
          <w:rFonts w:ascii="Arial" w:hAnsi="Arial" w:cs="Arial"/>
          <w:b/>
          <w:sz w:val="24"/>
          <w:szCs w:val="24"/>
        </w:rPr>
      </w:pPr>
      <w:r w:rsidRPr="008C2F8C">
        <w:rPr>
          <w:rFonts w:ascii="Arial" w:hAnsi="Arial" w:cs="Arial"/>
          <w:b/>
          <w:snapToGrid w:val="0"/>
          <w:sz w:val="24"/>
          <w:szCs w:val="24"/>
        </w:rPr>
        <w:t>Postępowanie nr: WZP.26.1.</w:t>
      </w:r>
      <w:r w:rsidR="00195112" w:rsidRPr="008C2F8C">
        <w:rPr>
          <w:rFonts w:ascii="Arial" w:hAnsi="Arial" w:cs="Arial"/>
          <w:b/>
          <w:snapToGrid w:val="0"/>
          <w:sz w:val="24"/>
          <w:szCs w:val="24"/>
        </w:rPr>
        <w:t>21</w:t>
      </w:r>
      <w:r w:rsidRPr="008C2F8C">
        <w:rPr>
          <w:rFonts w:ascii="Arial" w:hAnsi="Arial" w:cs="Arial"/>
          <w:b/>
          <w:snapToGrid w:val="0"/>
          <w:sz w:val="24"/>
          <w:szCs w:val="24"/>
        </w:rPr>
        <w:t>.202</w:t>
      </w:r>
      <w:r w:rsidR="00A42BCD" w:rsidRPr="008C2F8C">
        <w:rPr>
          <w:rFonts w:ascii="Arial" w:hAnsi="Arial" w:cs="Arial"/>
          <w:b/>
          <w:snapToGrid w:val="0"/>
          <w:sz w:val="24"/>
          <w:szCs w:val="24"/>
        </w:rPr>
        <w:t>6</w:t>
      </w:r>
      <w:bookmarkEnd w:id="1"/>
    </w:p>
    <w:p w14:paraId="371006F6" w14:textId="083E00BD" w:rsidR="00346738" w:rsidRPr="008C2F8C" w:rsidRDefault="00346738" w:rsidP="005D06C7">
      <w:pPr>
        <w:widowControl w:val="0"/>
        <w:spacing w:after="0" w:line="336" w:lineRule="auto"/>
        <w:jc w:val="both"/>
        <w:rPr>
          <w:rFonts w:ascii="Arial" w:hAnsi="Arial" w:cs="Arial"/>
          <w:b/>
          <w:sz w:val="24"/>
          <w:szCs w:val="24"/>
        </w:rPr>
      </w:pPr>
      <w:r w:rsidRPr="008C2F8C">
        <w:rPr>
          <w:rFonts w:ascii="Arial" w:hAnsi="Arial" w:cs="Arial"/>
          <w:sz w:val="24"/>
          <w:szCs w:val="24"/>
        </w:rPr>
        <w:t xml:space="preserve">prowadzonego zgodnie z art. 275 pkt 1 ustawy PZP przez </w:t>
      </w:r>
      <w:r w:rsidRPr="008C2F8C">
        <w:rPr>
          <w:rFonts w:ascii="Arial" w:hAnsi="Arial" w:cs="Arial"/>
          <w:b/>
          <w:sz w:val="24"/>
          <w:szCs w:val="24"/>
        </w:rPr>
        <w:t xml:space="preserve">Gminę Kielce, </w:t>
      </w:r>
      <w:r w:rsidRPr="008C2F8C">
        <w:rPr>
          <w:rFonts w:ascii="Arial" w:hAnsi="Arial" w:cs="Arial"/>
          <w:b/>
          <w:sz w:val="24"/>
          <w:szCs w:val="24"/>
        </w:rPr>
        <w:br/>
        <w:t>Miejski Zarząd Dróg w Kielcach,  ul. </w:t>
      </w:r>
      <w:proofErr w:type="spellStart"/>
      <w:r w:rsidRPr="008C2F8C">
        <w:rPr>
          <w:rFonts w:ascii="Arial" w:hAnsi="Arial" w:cs="Arial"/>
          <w:b/>
          <w:sz w:val="24"/>
          <w:szCs w:val="24"/>
        </w:rPr>
        <w:t>Prendowskiej</w:t>
      </w:r>
      <w:proofErr w:type="spellEnd"/>
      <w:r w:rsidRPr="008C2F8C">
        <w:rPr>
          <w:rFonts w:ascii="Arial" w:hAnsi="Arial" w:cs="Arial"/>
          <w:b/>
          <w:sz w:val="24"/>
          <w:szCs w:val="24"/>
        </w:rPr>
        <w:t xml:space="preserve"> 7,  25-395 Kielce</w:t>
      </w:r>
      <w:r w:rsidRPr="008C2F8C">
        <w:rPr>
          <w:rFonts w:ascii="Arial" w:hAnsi="Arial" w:cs="Arial"/>
          <w:sz w:val="24"/>
          <w:szCs w:val="24"/>
        </w:rPr>
        <w:t>,</w:t>
      </w:r>
      <w:r w:rsidRPr="008C2F8C">
        <w:rPr>
          <w:rFonts w:ascii="Arial" w:hAnsi="Arial" w:cs="Arial"/>
          <w:i/>
          <w:sz w:val="24"/>
          <w:szCs w:val="24"/>
        </w:rPr>
        <w:t xml:space="preserve"> </w:t>
      </w:r>
    </w:p>
    <w:p w14:paraId="7CE7CC07" w14:textId="2FA5841D" w:rsidR="00346738" w:rsidRDefault="00346738" w:rsidP="005D06C7">
      <w:pPr>
        <w:pStyle w:val="Akapitzlist"/>
        <w:numPr>
          <w:ilvl w:val="0"/>
          <w:numId w:val="16"/>
        </w:numPr>
        <w:spacing w:after="0" w:line="33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</w:t>
      </w:r>
      <w:r w:rsidRPr="008F252A">
        <w:rPr>
          <w:rFonts w:ascii="Arial" w:hAnsi="Arial" w:cs="Arial"/>
          <w:sz w:val="24"/>
          <w:szCs w:val="24"/>
        </w:rPr>
        <w:t>nie podlegam wykluczeniu z postępowania na podstawie art.</w:t>
      </w:r>
      <w:r>
        <w:rPr>
          <w:rFonts w:ascii="Arial" w:hAnsi="Arial" w:cs="Arial"/>
          <w:sz w:val="24"/>
          <w:szCs w:val="24"/>
        </w:rPr>
        <w:t> </w:t>
      </w:r>
      <w:r w:rsidRPr="008F252A">
        <w:rPr>
          <w:rFonts w:ascii="Arial" w:hAnsi="Arial" w:cs="Arial"/>
          <w:sz w:val="24"/>
          <w:szCs w:val="24"/>
        </w:rPr>
        <w:t xml:space="preserve">108 </w:t>
      </w:r>
      <w:r>
        <w:rPr>
          <w:rFonts w:ascii="Arial" w:hAnsi="Arial" w:cs="Arial"/>
          <w:sz w:val="24"/>
          <w:szCs w:val="24"/>
        </w:rPr>
        <w:t>ust 1 ustawy</w:t>
      </w:r>
      <w:r w:rsidRPr="008F252A">
        <w:rPr>
          <w:rFonts w:ascii="Arial" w:hAnsi="Arial" w:cs="Arial"/>
          <w:sz w:val="24"/>
          <w:szCs w:val="24"/>
        </w:rPr>
        <w:t xml:space="preserve"> PZP</w:t>
      </w:r>
      <w:r>
        <w:rPr>
          <w:rFonts w:ascii="Arial" w:hAnsi="Arial" w:cs="Arial"/>
          <w:sz w:val="24"/>
          <w:szCs w:val="24"/>
        </w:rPr>
        <w:t>.</w:t>
      </w:r>
      <w:r w:rsidRPr="003406C3">
        <w:rPr>
          <w:rFonts w:ascii="Arial" w:hAnsi="Arial" w:cs="Arial"/>
          <w:sz w:val="24"/>
          <w:szCs w:val="24"/>
        </w:rPr>
        <w:t xml:space="preserve"> </w:t>
      </w:r>
    </w:p>
    <w:p w14:paraId="638B1F61" w14:textId="77777777" w:rsidR="00346738" w:rsidRPr="0016794B" w:rsidRDefault="00346738" w:rsidP="005D06C7">
      <w:pPr>
        <w:pStyle w:val="Akapitzlist"/>
        <w:numPr>
          <w:ilvl w:val="0"/>
          <w:numId w:val="16"/>
        </w:numPr>
        <w:spacing w:after="0" w:line="336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00466E">
        <w:rPr>
          <w:rFonts w:ascii="Arial" w:hAnsi="Arial" w:cs="Arial"/>
          <w:sz w:val="24"/>
          <w:szCs w:val="24"/>
        </w:rPr>
        <w:t xml:space="preserve">Oświadczam, że nie podlegam wykluczeniu z postępowania na </w:t>
      </w:r>
      <w:r>
        <w:rPr>
          <w:rFonts w:ascii="Arial" w:hAnsi="Arial" w:cs="Arial"/>
          <w:sz w:val="24"/>
          <w:szCs w:val="24"/>
        </w:rPr>
        <w:t xml:space="preserve">podstawie art. 109 ust  1 pkt 4 </w:t>
      </w:r>
      <w:r w:rsidRPr="0000466E">
        <w:rPr>
          <w:rFonts w:ascii="Arial" w:hAnsi="Arial" w:cs="Arial"/>
          <w:sz w:val="24"/>
          <w:szCs w:val="24"/>
        </w:rPr>
        <w:t>i 10 ustawy PZP.</w:t>
      </w:r>
    </w:p>
    <w:p w14:paraId="1A7D9E18" w14:textId="42A86D22" w:rsidR="00792BFC" w:rsidRDefault="00346738" w:rsidP="00090D01">
      <w:pPr>
        <w:pStyle w:val="Akapitzlist"/>
        <w:numPr>
          <w:ilvl w:val="0"/>
          <w:numId w:val="16"/>
        </w:numPr>
        <w:spacing w:after="0" w:line="336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00466E">
        <w:rPr>
          <w:rFonts w:ascii="Arial" w:hAnsi="Arial" w:cs="Arial"/>
          <w:sz w:val="24"/>
          <w:szCs w:val="24"/>
        </w:rPr>
        <w:t xml:space="preserve">Oświadczam, że nie podlegam wykluczeniu z postępowania na </w:t>
      </w:r>
      <w:r>
        <w:rPr>
          <w:rFonts w:ascii="Arial" w:hAnsi="Arial" w:cs="Arial"/>
          <w:sz w:val="24"/>
          <w:szCs w:val="24"/>
        </w:rPr>
        <w:t xml:space="preserve">podstawie </w:t>
      </w:r>
      <w:r w:rsidRPr="0016794B">
        <w:rPr>
          <w:rFonts w:ascii="Arial" w:hAnsi="Arial" w:cs="Arial"/>
          <w:sz w:val="24"/>
          <w:szCs w:val="24"/>
        </w:rPr>
        <w:t>art. 7 ustawy z dnia 13 kwietnia 2022</w:t>
      </w:r>
      <w:r w:rsidR="008B7259">
        <w:rPr>
          <w:rFonts w:ascii="Arial" w:hAnsi="Arial" w:cs="Arial"/>
          <w:sz w:val="24"/>
          <w:szCs w:val="24"/>
        </w:rPr>
        <w:t xml:space="preserve"> </w:t>
      </w:r>
      <w:r w:rsidRPr="0016794B">
        <w:rPr>
          <w:rFonts w:ascii="Arial" w:hAnsi="Arial" w:cs="Arial"/>
          <w:sz w:val="24"/>
          <w:szCs w:val="24"/>
        </w:rPr>
        <w:t>r. o szczególnych rozwiązaniach  w zakresie przeciwdziałania wspieraniu agresji na Ukrainę oraz służących ochronie bezpieczeństwa narodowego</w:t>
      </w:r>
      <w:r>
        <w:rPr>
          <w:rFonts w:ascii="Arial" w:hAnsi="Arial" w:cs="Arial"/>
          <w:sz w:val="24"/>
          <w:szCs w:val="24"/>
        </w:rPr>
        <w:t>.</w:t>
      </w:r>
    </w:p>
    <w:p w14:paraId="04519940" w14:textId="48105404" w:rsidR="00346738" w:rsidRPr="00792BFC" w:rsidRDefault="00792BFC" w:rsidP="00792BFC">
      <w:pPr>
        <w:pStyle w:val="Akapitzlist"/>
        <w:numPr>
          <w:ilvl w:val="0"/>
          <w:numId w:val="16"/>
        </w:numPr>
        <w:spacing w:after="0" w:line="33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2BFC">
        <w:rPr>
          <w:rFonts w:ascii="Arial" w:hAnsi="Arial" w:cs="Arial"/>
          <w:color w:val="FF0000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 xml:space="preserve">Oświadczam, że zachodzą wobec mnie przesłanki wykluczenia z postępowania  na podstawie art. ………. ustawy PZP </w:t>
      </w:r>
      <w:r w:rsidR="00346738" w:rsidRPr="00792BFC">
        <w:rPr>
          <w:rFonts w:ascii="Arial" w:hAnsi="Arial" w:cs="Arial"/>
          <w:i/>
          <w:sz w:val="20"/>
          <w:szCs w:val="20"/>
        </w:rPr>
        <w:t xml:space="preserve">(podać podstawę wykluczenia spośród wymienionych w art. 108 ust 1 pkt 1,2 i 5 lub art. 109 ust. 1 pkt 4 i 10 PZP). </w:t>
      </w:r>
      <w:r w:rsidR="00346738" w:rsidRPr="00792BFC">
        <w:rPr>
          <w:rFonts w:ascii="Arial" w:hAnsi="Arial" w:cs="Arial"/>
          <w:sz w:val="24"/>
          <w:szCs w:val="24"/>
        </w:rPr>
        <w:t xml:space="preserve">Jednocześnie </w:t>
      </w:r>
      <w:r w:rsidR="00346738" w:rsidRPr="00792BFC">
        <w:rPr>
          <w:rFonts w:ascii="Arial" w:hAnsi="Arial" w:cs="Arial"/>
          <w:sz w:val="24"/>
          <w:szCs w:val="24"/>
        </w:rPr>
        <w:lastRenderedPageBreak/>
        <w:t>oświadczam, że w związku z ww. okolicznością, podjąłem środki naprawcze,                o których mowa w art. 110 ustawy PZP tj.:</w:t>
      </w:r>
    </w:p>
    <w:p w14:paraId="4970E9EA" w14:textId="2F4BA5A6" w:rsidR="00346738" w:rsidRDefault="00346738" w:rsidP="00792BFC">
      <w:pPr>
        <w:spacing w:after="0" w:line="336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2509199A" w14:textId="77777777" w:rsidR="007E57F9" w:rsidRPr="007E57F9" w:rsidRDefault="007E57F9" w:rsidP="00792BFC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bookmarkStart w:id="3" w:name="_Hlk149904374"/>
      <w:r w:rsidRPr="007E57F9">
        <w:rPr>
          <w:rFonts w:ascii="Arial" w:hAnsi="Arial" w:cs="Arial"/>
          <w:i/>
          <w:color w:val="FF0000"/>
          <w:sz w:val="18"/>
          <w:szCs w:val="18"/>
        </w:rPr>
        <w:t>*   jeżeli dotyczy</w:t>
      </w:r>
    </w:p>
    <w:bookmarkEnd w:id="3"/>
    <w:p w14:paraId="2453A5DD" w14:textId="77777777" w:rsidR="00792BFC" w:rsidRDefault="00346738" w:rsidP="00792BFC">
      <w:pPr>
        <w:pStyle w:val="Akapitzlist"/>
        <w:numPr>
          <w:ilvl w:val="0"/>
          <w:numId w:val="17"/>
        </w:numPr>
        <w:spacing w:after="0" w:line="33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E7354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</w:t>
      </w:r>
    </w:p>
    <w:p w14:paraId="77CEC90A" w14:textId="6C2AB496" w:rsidR="00346738" w:rsidRPr="00792BFC" w:rsidRDefault="00792BFC" w:rsidP="00792BFC">
      <w:pPr>
        <w:pStyle w:val="Akapitzlist"/>
        <w:numPr>
          <w:ilvl w:val="0"/>
          <w:numId w:val="17"/>
        </w:numPr>
        <w:spacing w:after="0" w:line="33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92BFC">
        <w:rPr>
          <w:rFonts w:ascii="Arial" w:hAnsi="Arial" w:cs="Arial"/>
          <w:color w:val="FF0000"/>
          <w:sz w:val="24"/>
          <w:szCs w:val="24"/>
        </w:rPr>
        <w:t xml:space="preserve">* </w:t>
      </w:r>
      <w:r w:rsidR="00346738" w:rsidRPr="00792BFC">
        <w:rPr>
          <w:rFonts w:ascii="Arial" w:hAnsi="Arial" w:cs="Arial"/>
          <w:sz w:val="24"/>
          <w:szCs w:val="24"/>
        </w:rPr>
        <w:t>Oświadczam, że w celu potwierdzenia spełniania warunków udziału w postępowaniu określonych przez Zamawiającego</w:t>
      </w:r>
      <w:r w:rsidR="00346738" w:rsidRPr="00792BFC">
        <w:rPr>
          <w:rFonts w:ascii="Arial" w:hAnsi="Arial" w:cs="Arial"/>
          <w:color w:val="FF0000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>w Specyfikacji Warunków Zamówienia, polegam na zdolnościach następujących podmiotów udostępniających zasoby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 xml:space="preserve">………………………………..…………………………... </w:t>
      </w:r>
      <w:r w:rsidR="00346738" w:rsidRPr="00792BFC">
        <w:rPr>
          <w:rFonts w:ascii="Arial" w:hAnsi="Arial" w:cs="Arial"/>
          <w:i/>
          <w:sz w:val="20"/>
          <w:szCs w:val="20"/>
        </w:rPr>
        <w:t>(podać nazwę podmiotu udostępniającego zasoby</w:t>
      </w:r>
      <w:r>
        <w:rPr>
          <w:rFonts w:ascii="Arial" w:hAnsi="Arial" w:cs="Arial"/>
          <w:i/>
          <w:sz w:val="20"/>
          <w:szCs w:val="20"/>
        </w:rPr>
        <w:t>)</w:t>
      </w:r>
      <w:r w:rsidR="00346738" w:rsidRPr="00792BFC">
        <w:rPr>
          <w:rFonts w:ascii="Arial" w:hAnsi="Arial" w:cs="Arial"/>
          <w:i/>
          <w:sz w:val="20"/>
          <w:szCs w:val="20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>w następującym zakresie ……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sz w:val="24"/>
          <w:szCs w:val="24"/>
        </w:rPr>
        <w:t>………………………………………</w:t>
      </w:r>
      <w:r>
        <w:rPr>
          <w:rFonts w:ascii="Arial" w:hAnsi="Arial" w:cs="Arial"/>
          <w:sz w:val="24"/>
          <w:szCs w:val="24"/>
        </w:rPr>
        <w:t xml:space="preserve"> </w:t>
      </w:r>
      <w:r w:rsidR="00346738" w:rsidRPr="00792BFC">
        <w:rPr>
          <w:rFonts w:ascii="Arial" w:hAnsi="Arial" w:cs="Arial"/>
          <w:i/>
          <w:sz w:val="16"/>
          <w:szCs w:val="16"/>
        </w:rPr>
        <w:t>(</w:t>
      </w:r>
      <w:r w:rsidR="00346738" w:rsidRPr="00792BFC">
        <w:rPr>
          <w:rFonts w:ascii="Arial" w:hAnsi="Arial" w:cs="Arial"/>
          <w:i/>
          <w:sz w:val="20"/>
          <w:szCs w:val="20"/>
        </w:rPr>
        <w:t>określić odpowiedni zakres dla wskazanego podmiotu)</w:t>
      </w:r>
    </w:p>
    <w:p w14:paraId="7B7AC104" w14:textId="77777777" w:rsidR="007E57F9" w:rsidRPr="007E57F9" w:rsidRDefault="007E57F9" w:rsidP="00792BFC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r w:rsidRPr="007E57F9">
        <w:rPr>
          <w:rFonts w:ascii="Arial" w:hAnsi="Arial" w:cs="Arial"/>
          <w:i/>
          <w:color w:val="FF0000"/>
          <w:sz w:val="18"/>
          <w:szCs w:val="18"/>
        </w:rPr>
        <w:t>*   jeżeli dotyczy</w:t>
      </w:r>
    </w:p>
    <w:p w14:paraId="530385CF" w14:textId="77777777" w:rsidR="00346738" w:rsidRDefault="00346738" w:rsidP="00792BFC">
      <w:pPr>
        <w:pStyle w:val="Akapitzlist"/>
        <w:numPr>
          <w:ilvl w:val="0"/>
          <w:numId w:val="18"/>
        </w:numPr>
        <w:spacing w:after="0" w:line="33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3671D6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 oraz zostały przedstawione z pełną świadomością konsekwencji wprowadzenia Zamawiającego w błąd przy przedstawianiu informacji.</w:t>
      </w:r>
    </w:p>
    <w:p w14:paraId="493135BC" w14:textId="50D6AC43" w:rsidR="00346738" w:rsidRDefault="00346738" w:rsidP="00792BFC">
      <w:pPr>
        <w:pStyle w:val="Akapitzlist"/>
        <w:numPr>
          <w:ilvl w:val="0"/>
          <w:numId w:val="18"/>
        </w:numPr>
        <w:spacing w:after="0" w:line="336" w:lineRule="auto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341334">
        <w:rPr>
          <w:rFonts w:ascii="Arial" w:hAnsi="Arial" w:cs="Arial"/>
          <w:snapToGrid w:val="0"/>
          <w:sz w:val="24"/>
          <w:szCs w:val="24"/>
        </w:rPr>
        <w:t>Jednocześnie zgodnie z § 13 ust. 2 Rozporządzenia Ministra Rozwoju, Pracy</w:t>
      </w:r>
      <w:r>
        <w:rPr>
          <w:rFonts w:ascii="Arial" w:hAnsi="Arial" w:cs="Arial"/>
          <w:snapToGrid w:val="0"/>
          <w:sz w:val="24"/>
          <w:szCs w:val="24"/>
        </w:rPr>
        <w:t xml:space="preserve">                i</w:t>
      </w:r>
      <w:r w:rsidRPr="00341334">
        <w:rPr>
          <w:rFonts w:ascii="Arial" w:hAnsi="Arial" w:cs="Arial"/>
          <w:snapToGrid w:val="0"/>
          <w:sz w:val="24"/>
          <w:szCs w:val="24"/>
        </w:rPr>
        <w:t xml:space="preserve"> Technologii z dnia 23 grudnia 2020 r. oraz zgodnie z art. 274 ust. 4 ustawy PZP wskazuję, że Zamawiający może uzyskać dostęp do dokumentów potwierdzających umocowanie do reprezentowania lub podmiotowych środków dowodowych pod niżej wymienionym adresem:</w:t>
      </w:r>
    </w:p>
    <w:p w14:paraId="569B7409" w14:textId="77777777" w:rsidR="004A19A7" w:rsidRPr="004A19A7" w:rsidRDefault="004A19A7" w:rsidP="004A19A7">
      <w:pPr>
        <w:pStyle w:val="Akapitzlist"/>
        <w:spacing w:after="0" w:line="240" w:lineRule="auto"/>
        <w:ind w:left="425"/>
        <w:jc w:val="both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"/>
        <w:gridCol w:w="416"/>
        <w:gridCol w:w="3003"/>
        <w:gridCol w:w="283"/>
        <w:gridCol w:w="4644"/>
      </w:tblGrid>
      <w:tr w:rsidR="004A19A7" w14:paraId="371824C7" w14:textId="77777777" w:rsidTr="00A42BCD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816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bookmarkStart w:id="4" w:name="_Hlk149904400"/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3D6F8C2D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7B6181AC" w14:textId="77777777" w:rsidR="004A19A7" w:rsidRDefault="008C2F8C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hyperlink r:id="rId8" w:history="1">
              <w:r w:rsidR="004A19A7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https://ems.ms.gov.pl</w:t>
              </w:r>
            </w:hyperlink>
          </w:p>
        </w:tc>
        <w:tc>
          <w:tcPr>
            <w:tcW w:w="283" w:type="dxa"/>
            <w:vMerge w:val="restart"/>
          </w:tcPr>
          <w:p w14:paraId="66B88FD4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5172AB08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</w:t>
            </w: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</w:t>
            </w:r>
            <w:r w:rsidRPr="00487529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odpisu z Krajowego Rejestru Sądowego</w:t>
            </w:r>
            <w:r w:rsidRPr="00487529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4A19A7" w14:paraId="686BAF88" w14:textId="77777777" w:rsidTr="00A42BCD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3447BC16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3F077102" w14:textId="77777777" w:rsidR="004A19A7" w:rsidRPr="00756EF1" w:rsidRDefault="004A19A7" w:rsidP="00A42BCD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1B872B7A" w14:textId="77777777" w:rsidR="004A19A7" w:rsidRDefault="004A19A7" w:rsidP="00A42BCD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2B9BA151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0C886A89" w14:textId="77777777" w:rsidR="004A19A7" w:rsidRPr="00487529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4A19A7" w14:paraId="6047C105" w14:textId="77777777" w:rsidTr="00A42BCD">
        <w:trPr>
          <w:trHeight w:val="210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33B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 w:val="restart"/>
            <w:tcBorders>
              <w:left w:val="single" w:sz="4" w:space="0" w:color="auto"/>
            </w:tcBorders>
          </w:tcPr>
          <w:p w14:paraId="75CEF458" w14:textId="77777777" w:rsidR="004A19A7" w:rsidRPr="00756EF1" w:rsidRDefault="004A19A7" w:rsidP="00A42BCD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  <w:vMerge w:val="restart"/>
          </w:tcPr>
          <w:p w14:paraId="1F80D0BA" w14:textId="77777777" w:rsidR="004A19A7" w:rsidRDefault="008C2F8C" w:rsidP="00A42BCD">
            <w:pPr>
              <w:spacing w:line="0" w:lineRule="atLeast"/>
              <w:jc w:val="both"/>
            </w:pPr>
            <w:hyperlink r:id="rId9" w:history="1">
              <w:r w:rsidR="004A19A7" w:rsidRPr="00487529">
                <w:rPr>
                  <w:rFonts w:ascii="Arial" w:eastAsia="Calibri" w:hAnsi="Arial" w:cs="Arial"/>
                  <w:snapToGrid w:val="0"/>
                  <w:color w:val="0563C1"/>
                  <w:sz w:val="24"/>
                  <w:szCs w:val="24"/>
                  <w:lang w:eastAsia="en-US"/>
                </w:rPr>
                <w:t>https://www.ceidg.gov.pl</w:t>
              </w:r>
            </w:hyperlink>
          </w:p>
        </w:tc>
        <w:tc>
          <w:tcPr>
            <w:tcW w:w="283" w:type="dxa"/>
            <w:vMerge w:val="restart"/>
          </w:tcPr>
          <w:p w14:paraId="2BD433AF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  <w:vMerge w:val="restart"/>
          </w:tcPr>
          <w:p w14:paraId="06CF7853" w14:textId="77777777" w:rsidR="004A19A7" w:rsidRPr="004748B9" w:rsidRDefault="004A19A7" w:rsidP="00A42BCD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7973ED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 odpisu z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Centralnej Ewidencji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i Informacji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o  Działalności Gospodarczej</w:t>
            </w:r>
            <w:r w:rsidRPr="007973E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4A19A7" w14:paraId="3FC23617" w14:textId="77777777" w:rsidTr="00A42BCD">
        <w:trPr>
          <w:trHeight w:val="210"/>
        </w:trPr>
        <w:tc>
          <w:tcPr>
            <w:tcW w:w="408" w:type="dxa"/>
            <w:tcBorders>
              <w:top w:val="single" w:sz="4" w:space="0" w:color="auto"/>
              <w:bottom w:val="single" w:sz="4" w:space="0" w:color="auto"/>
            </w:tcBorders>
          </w:tcPr>
          <w:p w14:paraId="3BC4D7D9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vMerge/>
          </w:tcPr>
          <w:p w14:paraId="0999836A" w14:textId="77777777" w:rsidR="004A19A7" w:rsidRPr="00756EF1" w:rsidRDefault="004A19A7" w:rsidP="00A42BCD">
            <w:pPr>
              <w:spacing w:line="0" w:lineRule="atLeast"/>
              <w:jc w:val="both"/>
              <w:rPr>
                <w:color w:val="FF0000"/>
              </w:rPr>
            </w:pPr>
          </w:p>
        </w:tc>
        <w:tc>
          <w:tcPr>
            <w:tcW w:w="3003" w:type="dxa"/>
            <w:vMerge/>
          </w:tcPr>
          <w:p w14:paraId="61533C58" w14:textId="77777777" w:rsidR="004A19A7" w:rsidRDefault="004A19A7" w:rsidP="00A42BCD">
            <w:pPr>
              <w:spacing w:line="0" w:lineRule="atLeast"/>
              <w:jc w:val="both"/>
            </w:pPr>
          </w:p>
        </w:tc>
        <w:tc>
          <w:tcPr>
            <w:tcW w:w="283" w:type="dxa"/>
            <w:vMerge/>
          </w:tcPr>
          <w:p w14:paraId="513ED6B5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644" w:type="dxa"/>
            <w:vMerge/>
          </w:tcPr>
          <w:p w14:paraId="72BFB651" w14:textId="77777777" w:rsidR="004A19A7" w:rsidRPr="007973ED" w:rsidRDefault="004A19A7" w:rsidP="00A42BCD">
            <w:pPr>
              <w:spacing w:line="0" w:lineRule="atLeast"/>
              <w:contextualSpacing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</w:tr>
      <w:tr w:rsidR="004A19A7" w14:paraId="5DB3ABE7" w14:textId="77777777" w:rsidTr="00A42BCD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327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14:paraId="15941DFF" w14:textId="77777777" w:rsidR="004A19A7" w:rsidRPr="00756EF1" w:rsidRDefault="004A19A7" w:rsidP="00A42BCD">
            <w:pPr>
              <w:spacing w:line="0" w:lineRule="atLeast"/>
              <w:jc w:val="both"/>
              <w:rPr>
                <w:color w:val="FF0000"/>
              </w:rPr>
            </w:pPr>
            <w:r w:rsidRPr="00756EF1">
              <w:rPr>
                <w:color w:val="FF0000"/>
              </w:rPr>
              <w:t>*</w:t>
            </w:r>
            <w:r>
              <w:rPr>
                <w:color w:val="FF0000"/>
              </w:rPr>
              <w:t>*</w:t>
            </w:r>
          </w:p>
        </w:tc>
        <w:tc>
          <w:tcPr>
            <w:tcW w:w="3003" w:type="dxa"/>
          </w:tcPr>
          <w:p w14:paraId="6E4F7668" w14:textId="77777777" w:rsidR="004A19A7" w:rsidRDefault="004A19A7" w:rsidP="00A42BCD">
            <w:pPr>
              <w:spacing w:line="0" w:lineRule="atLeast"/>
              <w:jc w:val="both"/>
            </w:pP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https://……………</w:t>
            </w:r>
            <w:r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.....</w:t>
            </w:r>
            <w:r w:rsidRPr="008301FE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……</w:t>
            </w:r>
          </w:p>
        </w:tc>
        <w:tc>
          <w:tcPr>
            <w:tcW w:w="283" w:type="dxa"/>
          </w:tcPr>
          <w:p w14:paraId="797E6B83" w14:textId="77777777" w:rsidR="004A19A7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4644" w:type="dxa"/>
          </w:tcPr>
          <w:p w14:paraId="01EF8AFD" w14:textId="77777777" w:rsidR="004A19A7" w:rsidRPr="00487529" w:rsidRDefault="004A19A7" w:rsidP="00A42BCD">
            <w:pPr>
              <w:spacing w:line="0" w:lineRule="atLeast"/>
              <w:jc w:val="both"/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</w:pPr>
            <w:r w:rsidRPr="008301FE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inny dokument</w:t>
            </w:r>
          </w:p>
        </w:tc>
      </w:tr>
    </w:tbl>
    <w:p w14:paraId="5B0AA404" w14:textId="77777777" w:rsidR="004A19A7" w:rsidRDefault="004A19A7" w:rsidP="00792BFC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</w:p>
    <w:p w14:paraId="11D896EE" w14:textId="24BF541D" w:rsidR="007E57F9" w:rsidRPr="007E57F9" w:rsidRDefault="007E57F9" w:rsidP="00792BFC">
      <w:pPr>
        <w:spacing w:after="0" w:line="336" w:lineRule="auto"/>
        <w:ind w:firstLine="426"/>
        <w:rPr>
          <w:rFonts w:ascii="Arial" w:hAnsi="Arial" w:cs="Arial"/>
          <w:i/>
          <w:color w:val="FF0000"/>
          <w:sz w:val="18"/>
          <w:szCs w:val="18"/>
        </w:rPr>
      </w:pPr>
      <w:r w:rsidRPr="007E57F9">
        <w:rPr>
          <w:rFonts w:ascii="Arial" w:hAnsi="Arial" w:cs="Arial"/>
          <w:i/>
          <w:color w:val="FF0000"/>
          <w:sz w:val="18"/>
          <w:szCs w:val="18"/>
        </w:rPr>
        <w:t>** należy zaznaczyć/wskazać właściwy adres</w:t>
      </w:r>
    </w:p>
    <w:bookmarkEnd w:id="4"/>
    <w:p w14:paraId="19D35CC7" w14:textId="77777777" w:rsidR="00346738" w:rsidRDefault="00346738" w:rsidP="00792BFC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5C9B0D0B" w14:textId="77777777" w:rsidR="00346738" w:rsidRDefault="00346738" w:rsidP="00792BFC">
      <w:pPr>
        <w:spacing w:after="0" w:line="312" w:lineRule="auto"/>
        <w:jc w:val="both"/>
        <w:rPr>
          <w:rFonts w:ascii="Arial" w:hAnsi="Arial" w:cs="Arial"/>
          <w:sz w:val="20"/>
          <w:szCs w:val="20"/>
        </w:rPr>
      </w:pPr>
    </w:p>
    <w:p w14:paraId="4350352A" w14:textId="77777777" w:rsidR="00346738" w:rsidRPr="00D840C2" w:rsidRDefault="00346738" w:rsidP="00792BFC">
      <w:pPr>
        <w:spacing w:after="0" w:line="312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 xml:space="preserve">…………….……. </w:t>
      </w:r>
      <w:r w:rsidRPr="00D840C2">
        <w:rPr>
          <w:rFonts w:ascii="Arial" w:hAnsi="Arial" w:cs="Arial"/>
          <w:i/>
          <w:color w:val="D9D9D9" w:themeColor="background1" w:themeShade="D9"/>
          <w:sz w:val="16"/>
          <w:szCs w:val="16"/>
        </w:rPr>
        <w:t>(miejscowość),</w:t>
      </w:r>
      <w:r w:rsidRPr="00D840C2">
        <w:rPr>
          <w:rFonts w:ascii="Arial" w:hAnsi="Arial" w:cs="Arial"/>
          <w:i/>
          <w:color w:val="D9D9D9" w:themeColor="background1" w:themeShade="D9"/>
          <w:sz w:val="18"/>
          <w:szCs w:val="18"/>
        </w:rPr>
        <w:t xml:space="preserve"> </w:t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 xml:space="preserve">dnia ………….……. r. </w:t>
      </w:r>
    </w:p>
    <w:p w14:paraId="771461BF" w14:textId="77777777" w:rsidR="00346738" w:rsidRPr="00D840C2" w:rsidRDefault="00346738" w:rsidP="00792BFC">
      <w:pPr>
        <w:spacing w:after="0" w:line="312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</w:p>
    <w:p w14:paraId="63F6E641" w14:textId="77777777" w:rsidR="00346738" w:rsidRPr="00D840C2" w:rsidRDefault="00346738" w:rsidP="00792BFC">
      <w:pPr>
        <w:spacing w:after="0" w:line="312" w:lineRule="auto"/>
        <w:jc w:val="both"/>
        <w:rPr>
          <w:rFonts w:ascii="Arial" w:hAnsi="Arial" w:cs="Arial"/>
          <w:color w:val="D9D9D9" w:themeColor="background1" w:themeShade="D9"/>
          <w:sz w:val="20"/>
          <w:szCs w:val="20"/>
        </w:rPr>
      </w:pP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</w:r>
      <w:r w:rsidRPr="00D840C2">
        <w:rPr>
          <w:rFonts w:ascii="Arial" w:hAnsi="Arial" w:cs="Arial"/>
          <w:color w:val="D9D9D9" w:themeColor="background1" w:themeShade="D9"/>
          <w:sz w:val="20"/>
          <w:szCs w:val="20"/>
        </w:rPr>
        <w:tab/>
        <w:t xml:space="preserve">       ….……………….……………………………</w:t>
      </w:r>
    </w:p>
    <w:p w14:paraId="11EC2DD9" w14:textId="77777777" w:rsidR="00346738" w:rsidRPr="00D840C2" w:rsidRDefault="00346738" w:rsidP="00792BFC">
      <w:pPr>
        <w:spacing w:after="0" w:line="312" w:lineRule="auto"/>
        <w:ind w:left="4680"/>
        <w:jc w:val="center"/>
        <w:rPr>
          <w:rFonts w:ascii="Arial" w:hAnsi="Arial" w:cs="Arial"/>
          <w:color w:val="D9D9D9" w:themeColor="background1" w:themeShade="D9"/>
          <w:sz w:val="16"/>
          <w:szCs w:val="16"/>
        </w:rPr>
      </w:pPr>
      <w:r w:rsidRPr="00D840C2">
        <w:rPr>
          <w:rFonts w:ascii="Arial" w:hAnsi="Arial" w:cs="Arial"/>
          <w:color w:val="D9D9D9" w:themeColor="background1" w:themeShade="D9"/>
          <w:sz w:val="16"/>
          <w:szCs w:val="16"/>
        </w:rPr>
        <w:t xml:space="preserve">               Podpis upoważnionego przedstawiciela Wykonawcy</w:t>
      </w:r>
    </w:p>
    <w:p w14:paraId="427E0E86" w14:textId="77777777" w:rsidR="00792BFC" w:rsidRDefault="00792BFC" w:rsidP="00792BFC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</w:p>
    <w:p w14:paraId="12F07A84" w14:textId="77777777" w:rsidR="00792BFC" w:rsidRDefault="00792BFC" w:rsidP="00792BFC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</w:p>
    <w:p w14:paraId="6D0BAD93" w14:textId="79001347" w:rsidR="00346738" w:rsidRPr="007E57F9" w:rsidRDefault="007E57F9" w:rsidP="00792BFC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bookmarkStart w:id="5" w:name="_Hlk149904417"/>
      <w:r w:rsidRPr="007E57F9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FF0000"/>
          <w:sz w:val="20"/>
          <w:szCs w:val="20"/>
        </w:rPr>
        <w:t xml:space="preserve">  </w:t>
      </w:r>
      <w:r w:rsidRPr="007E57F9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="003255D6" w:rsidRPr="007E57F9">
        <w:rPr>
          <w:rFonts w:ascii="Arial" w:hAnsi="Arial" w:cs="Arial"/>
          <w:i/>
          <w:color w:val="FF0000"/>
          <w:sz w:val="20"/>
          <w:szCs w:val="20"/>
        </w:rPr>
        <w:t>jeżeli dotyczy</w:t>
      </w:r>
    </w:p>
    <w:p w14:paraId="740EC7BA" w14:textId="5CA50B35" w:rsidR="00845C55" w:rsidRPr="00144002" w:rsidRDefault="007E57F9" w:rsidP="00144002">
      <w:pPr>
        <w:spacing w:after="0" w:line="312" w:lineRule="auto"/>
        <w:rPr>
          <w:rFonts w:ascii="Arial" w:hAnsi="Arial" w:cs="Arial"/>
          <w:i/>
          <w:color w:val="FF0000"/>
          <w:sz w:val="20"/>
          <w:szCs w:val="20"/>
        </w:rPr>
      </w:pPr>
      <w:r w:rsidRPr="007E57F9">
        <w:rPr>
          <w:rFonts w:ascii="Arial" w:hAnsi="Arial" w:cs="Arial"/>
          <w:i/>
          <w:color w:val="FF0000"/>
          <w:sz w:val="20"/>
          <w:szCs w:val="20"/>
        </w:rPr>
        <w:t>** należy zaznaczyć/wskazać właściwy adres</w:t>
      </w:r>
      <w:bookmarkEnd w:id="5"/>
    </w:p>
    <w:sectPr w:rsidR="00845C55" w:rsidRPr="00144002" w:rsidSect="00377592">
      <w:endnotePr>
        <w:numFmt w:val="decimal"/>
      </w:endnotePr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61E94" w14:textId="77777777" w:rsidR="00A42BCD" w:rsidRDefault="00A42BCD" w:rsidP="0038231F">
      <w:pPr>
        <w:spacing w:after="0" w:line="240" w:lineRule="auto"/>
      </w:pPr>
      <w:r>
        <w:separator/>
      </w:r>
    </w:p>
  </w:endnote>
  <w:endnote w:type="continuationSeparator" w:id="0">
    <w:p w14:paraId="49DC7916" w14:textId="77777777" w:rsidR="00A42BCD" w:rsidRDefault="00A42BC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BE1D2" w14:textId="77777777" w:rsidR="00A42BCD" w:rsidRDefault="00A42BCD" w:rsidP="0038231F">
      <w:pPr>
        <w:spacing w:after="0" w:line="240" w:lineRule="auto"/>
      </w:pPr>
      <w:r>
        <w:separator/>
      </w:r>
    </w:p>
  </w:footnote>
  <w:footnote w:type="continuationSeparator" w:id="0">
    <w:p w14:paraId="1EB655B3" w14:textId="77777777" w:rsidR="00A42BCD" w:rsidRDefault="00A42BC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2178"/>
    <w:multiLevelType w:val="hybridMultilevel"/>
    <w:tmpl w:val="FA2633C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251F4"/>
    <w:multiLevelType w:val="hybridMultilevel"/>
    <w:tmpl w:val="859419F6"/>
    <w:lvl w:ilvl="0" w:tplc="EBC204F8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06464"/>
    <w:multiLevelType w:val="hybridMultilevel"/>
    <w:tmpl w:val="29761042"/>
    <w:lvl w:ilvl="0" w:tplc="2A94CC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1680E"/>
    <w:multiLevelType w:val="hybridMultilevel"/>
    <w:tmpl w:val="71426F32"/>
    <w:lvl w:ilvl="0" w:tplc="C066A9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F27E7"/>
    <w:multiLevelType w:val="hybridMultilevel"/>
    <w:tmpl w:val="723CC8F8"/>
    <w:lvl w:ilvl="0" w:tplc="4AB0911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058E5"/>
    <w:multiLevelType w:val="hybridMultilevel"/>
    <w:tmpl w:val="8AFEBD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9372F"/>
    <w:multiLevelType w:val="hybridMultilevel"/>
    <w:tmpl w:val="1C8A2A76"/>
    <w:lvl w:ilvl="0" w:tplc="9F68C61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9262112"/>
    <w:multiLevelType w:val="hybridMultilevel"/>
    <w:tmpl w:val="D7A6923A"/>
    <w:lvl w:ilvl="0" w:tplc="2A6859F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83EC3"/>
    <w:multiLevelType w:val="hybridMultilevel"/>
    <w:tmpl w:val="FFDE751E"/>
    <w:lvl w:ilvl="0" w:tplc="89E45F48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92C1D"/>
    <w:multiLevelType w:val="hybridMultilevel"/>
    <w:tmpl w:val="41C801DA"/>
    <w:lvl w:ilvl="0" w:tplc="D9647C9C">
      <w:start w:val="4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2"/>
  </w:num>
  <w:num w:numId="5">
    <w:abstractNumId w:val="10"/>
  </w:num>
  <w:num w:numId="6">
    <w:abstractNumId w:val="7"/>
  </w:num>
  <w:num w:numId="7">
    <w:abstractNumId w:val="2"/>
  </w:num>
  <w:num w:numId="8">
    <w:abstractNumId w:val="4"/>
  </w:num>
  <w:num w:numId="9">
    <w:abstractNumId w:val="11"/>
  </w:num>
  <w:num w:numId="10">
    <w:abstractNumId w:val="5"/>
  </w:num>
  <w:num w:numId="11">
    <w:abstractNumId w:val="13"/>
  </w:num>
  <w:num w:numId="12">
    <w:abstractNumId w:val="6"/>
  </w:num>
  <w:num w:numId="13">
    <w:abstractNumId w:val="1"/>
  </w:num>
  <w:num w:numId="14">
    <w:abstractNumId w:val="16"/>
  </w:num>
  <w:num w:numId="15">
    <w:abstractNumId w:val="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66E"/>
    <w:rsid w:val="00010039"/>
    <w:rsid w:val="00025C8D"/>
    <w:rsid w:val="000303EE"/>
    <w:rsid w:val="00047C96"/>
    <w:rsid w:val="00073C3D"/>
    <w:rsid w:val="000806AE"/>
    <w:rsid w:val="000809B6"/>
    <w:rsid w:val="00090D01"/>
    <w:rsid w:val="000A5B03"/>
    <w:rsid w:val="000B1025"/>
    <w:rsid w:val="000B502D"/>
    <w:rsid w:val="000B54D1"/>
    <w:rsid w:val="000C021E"/>
    <w:rsid w:val="000C18AF"/>
    <w:rsid w:val="000D24AF"/>
    <w:rsid w:val="000D6F17"/>
    <w:rsid w:val="000D73C4"/>
    <w:rsid w:val="000D75FE"/>
    <w:rsid w:val="000E4D37"/>
    <w:rsid w:val="00142CE8"/>
    <w:rsid w:val="00143249"/>
    <w:rsid w:val="00144002"/>
    <w:rsid w:val="00166789"/>
    <w:rsid w:val="001902D2"/>
    <w:rsid w:val="00195112"/>
    <w:rsid w:val="001C0C0D"/>
    <w:rsid w:val="001C6945"/>
    <w:rsid w:val="001F027E"/>
    <w:rsid w:val="001F2135"/>
    <w:rsid w:val="00203A40"/>
    <w:rsid w:val="00207430"/>
    <w:rsid w:val="002168A8"/>
    <w:rsid w:val="00223503"/>
    <w:rsid w:val="00243E8E"/>
    <w:rsid w:val="0025113D"/>
    <w:rsid w:val="00255142"/>
    <w:rsid w:val="00256CEC"/>
    <w:rsid w:val="00262D61"/>
    <w:rsid w:val="00290B01"/>
    <w:rsid w:val="002C1C7B"/>
    <w:rsid w:val="002C4948"/>
    <w:rsid w:val="002C4E52"/>
    <w:rsid w:val="002D5EE8"/>
    <w:rsid w:val="002E641A"/>
    <w:rsid w:val="00312C4F"/>
    <w:rsid w:val="00313417"/>
    <w:rsid w:val="00313911"/>
    <w:rsid w:val="003255D6"/>
    <w:rsid w:val="00333209"/>
    <w:rsid w:val="00337073"/>
    <w:rsid w:val="00337EB8"/>
    <w:rsid w:val="003406C3"/>
    <w:rsid w:val="00341334"/>
    <w:rsid w:val="00346738"/>
    <w:rsid w:val="00350CD9"/>
    <w:rsid w:val="00351F8A"/>
    <w:rsid w:val="00364235"/>
    <w:rsid w:val="003671D6"/>
    <w:rsid w:val="003727B9"/>
    <w:rsid w:val="00377592"/>
    <w:rsid w:val="0038231F"/>
    <w:rsid w:val="00386782"/>
    <w:rsid w:val="00390B0F"/>
    <w:rsid w:val="0039725E"/>
    <w:rsid w:val="003B2070"/>
    <w:rsid w:val="003B214C"/>
    <w:rsid w:val="003B579E"/>
    <w:rsid w:val="003B7238"/>
    <w:rsid w:val="003C3B64"/>
    <w:rsid w:val="003D562C"/>
    <w:rsid w:val="003E4E6D"/>
    <w:rsid w:val="003F024C"/>
    <w:rsid w:val="003F6688"/>
    <w:rsid w:val="003F7566"/>
    <w:rsid w:val="004249E1"/>
    <w:rsid w:val="00425CF2"/>
    <w:rsid w:val="00434CC2"/>
    <w:rsid w:val="00443AE6"/>
    <w:rsid w:val="004609F1"/>
    <w:rsid w:val="004647F5"/>
    <w:rsid w:val="004651B5"/>
    <w:rsid w:val="00466602"/>
    <w:rsid w:val="004761C6"/>
    <w:rsid w:val="00476E7D"/>
    <w:rsid w:val="00482F6E"/>
    <w:rsid w:val="00484465"/>
    <w:rsid w:val="00484F88"/>
    <w:rsid w:val="00494A99"/>
    <w:rsid w:val="004A18D0"/>
    <w:rsid w:val="004A19A7"/>
    <w:rsid w:val="004A4D84"/>
    <w:rsid w:val="004B3DB1"/>
    <w:rsid w:val="004C4854"/>
    <w:rsid w:val="004D7E48"/>
    <w:rsid w:val="004E4489"/>
    <w:rsid w:val="004F23F7"/>
    <w:rsid w:val="004F2479"/>
    <w:rsid w:val="004F40EF"/>
    <w:rsid w:val="00507BD6"/>
    <w:rsid w:val="00520174"/>
    <w:rsid w:val="005243B8"/>
    <w:rsid w:val="0052760A"/>
    <w:rsid w:val="005550B9"/>
    <w:rsid w:val="00557714"/>
    <w:rsid w:val="005641F0"/>
    <w:rsid w:val="0058450F"/>
    <w:rsid w:val="005B1002"/>
    <w:rsid w:val="005C389F"/>
    <w:rsid w:val="005C39CA"/>
    <w:rsid w:val="005D06C7"/>
    <w:rsid w:val="005D18E5"/>
    <w:rsid w:val="005E176A"/>
    <w:rsid w:val="005F7605"/>
    <w:rsid w:val="00621E37"/>
    <w:rsid w:val="00623302"/>
    <w:rsid w:val="00634311"/>
    <w:rsid w:val="0064476D"/>
    <w:rsid w:val="00687124"/>
    <w:rsid w:val="006A2805"/>
    <w:rsid w:val="006A3A1F"/>
    <w:rsid w:val="006A52B6"/>
    <w:rsid w:val="006B2296"/>
    <w:rsid w:val="006B4665"/>
    <w:rsid w:val="006D2164"/>
    <w:rsid w:val="006F0034"/>
    <w:rsid w:val="006F3D32"/>
    <w:rsid w:val="007078E6"/>
    <w:rsid w:val="007118F0"/>
    <w:rsid w:val="0071670F"/>
    <w:rsid w:val="0072560B"/>
    <w:rsid w:val="00726213"/>
    <w:rsid w:val="00746532"/>
    <w:rsid w:val="00751725"/>
    <w:rsid w:val="00756C8F"/>
    <w:rsid w:val="007840F2"/>
    <w:rsid w:val="00792BFC"/>
    <w:rsid w:val="007936D6"/>
    <w:rsid w:val="007961C8"/>
    <w:rsid w:val="007B01C8"/>
    <w:rsid w:val="007D5B61"/>
    <w:rsid w:val="007E2068"/>
    <w:rsid w:val="007E27FE"/>
    <w:rsid w:val="007E2F69"/>
    <w:rsid w:val="007E57F9"/>
    <w:rsid w:val="007F5429"/>
    <w:rsid w:val="00804F07"/>
    <w:rsid w:val="00823BAC"/>
    <w:rsid w:val="00825A09"/>
    <w:rsid w:val="00830AB1"/>
    <w:rsid w:val="00833FCD"/>
    <w:rsid w:val="00842991"/>
    <w:rsid w:val="00845C55"/>
    <w:rsid w:val="00857CAF"/>
    <w:rsid w:val="00872B09"/>
    <w:rsid w:val="008757E1"/>
    <w:rsid w:val="008850EB"/>
    <w:rsid w:val="00892E48"/>
    <w:rsid w:val="0089768C"/>
    <w:rsid w:val="008B7259"/>
    <w:rsid w:val="008C26AC"/>
    <w:rsid w:val="008C2F8C"/>
    <w:rsid w:val="008C5709"/>
    <w:rsid w:val="008C6DF8"/>
    <w:rsid w:val="008D0487"/>
    <w:rsid w:val="008F252A"/>
    <w:rsid w:val="008F3B4E"/>
    <w:rsid w:val="0091264E"/>
    <w:rsid w:val="009301A2"/>
    <w:rsid w:val="00932EE5"/>
    <w:rsid w:val="009440B7"/>
    <w:rsid w:val="009511EF"/>
    <w:rsid w:val="00952535"/>
    <w:rsid w:val="00956C26"/>
    <w:rsid w:val="00960337"/>
    <w:rsid w:val="00975019"/>
    <w:rsid w:val="00975C49"/>
    <w:rsid w:val="00995529"/>
    <w:rsid w:val="009C7756"/>
    <w:rsid w:val="009F1ADD"/>
    <w:rsid w:val="00A0672C"/>
    <w:rsid w:val="00A1315E"/>
    <w:rsid w:val="00A15F7E"/>
    <w:rsid w:val="00A166B0"/>
    <w:rsid w:val="00A20400"/>
    <w:rsid w:val="00A21067"/>
    <w:rsid w:val="00A22DCF"/>
    <w:rsid w:val="00A24C2D"/>
    <w:rsid w:val="00A276E4"/>
    <w:rsid w:val="00A3062E"/>
    <w:rsid w:val="00A347DE"/>
    <w:rsid w:val="00A42BCD"/>
    <w:rsid w:val="00A44209"/>
    <w:rsid w:val="00A86E56"/>
    <w:rsid w:val="00AE6FF2"/>
    <w:rsid w:val="00AF6C79"/>
    <w:rsid w:val="00B0088C"/>
    <w:rsid w:val="00B15219"/>
    <w:rsid w:val="00B15FD3"/>
    <w:rsid w:val="00B34079"/>
    <w:rsid w:val="00B3523C"/>
    <w:rsid w:val="00B460EA"/>
    <w:rsid w:val="00B55808"/>
    <w:rsid w:val="00B8005E"/>
    <w:rsid w:val="00B90E42"/>
    <w:rsid w:val="00BA153E"/>
    <w:rsid w:val="00BB0C3C"/>
    <w:rsid w:val="00BB103D"/>
    <w:rsid w:val="00BD2A06"/>
    <w:rsid w:val="00BD75EC"/>
    <w:rsid w:val="00BF12F5"/>
    <w:rsid w:val="00C014B5"/>
    <w:rsid w:val="00C144A2"/>
    <w:rsid w:val="00C4103F"/>
    <w:rsid w:val="00C53E35"/>
    <w:rsid w:val="00C57DEB"/>
    <w:rsid w:val="00C81012"/>
    <w:rsid w:val="00C87B1B"/>
    <w:rsid w:val="00C87E7F"/>
    <w:rsid w:val="00C97A19"/>
    <w:rsid w:val="00CB2B14"/>
    <w:rsid w:val="00CE23FB"/>
    <w:rsid w:val="00D12A83"/>
    <w:rsid w:val="00D23F3D"/>
    <w:rsid w:val="00D34D9A"/>
    <w:rsid w:val="00D409DE"/>
    <w:rsid w:val="00D42C9B"/>
    <w:rsid w:val="00D531D5"/>
    <w:rsid w:val="00D72AC4"/>
    <w:rsid w:val="00D7532C"/>
    <w:rsid w:val="00DA6EC7"/>
    <w:rsid w:val="00DC2DC0"/>
    <w:rsid w:val="00DD146A"/>
    <w:rsid w:val="00DD3E9D"/>
    <w:rsid w:val="00DF2B5C"/>
    <w:rsid w:val="00E022A1"/>
    <w:rsid w:val="00E207AF"/>
    <w:rsid w:val="00E21B42"/>
    <w:rsid w:val="00E277DA"/>
    <w:rsid w:val="00E309E9"/>
    <w:rsid w:val="00E31C06"/>
    <w:rsid w:val="00E52B3B"/>
    <w:rsid w:val="00E5497E"/>
    <w:rsid w:val="00E64482"/>
    <w:rsid w:val="00E65685"/>
    <w:rsid w:val="00E73190"/>
    <w:rsid w:val="00E73CEB"/>
    <w:rsid w:val="00E84122"/>
    <w:rsid w:val="00E92682"/>
    <w:rsid w:val="00E95C22"/>
    <w:rsid w:val="00EB6ABE"/>
    <w:rsid w:val="00EB7CDE"/>
    <w:rsid w:val="00EC23CE"/>
    <w:rsid w:val="00EE1FBF"/>
    <w:rsid w:val="00EE2BE2"/>
    <w:rsid w:val="00EE6373"/>
    <w:rsid w:val="00EF74CA"/>
    <w:rsid w:val="00F04280"/>
    <w:rsid w:val="00F25447"/>
    <w:rsid w:val="00F330D8"/>
    <w:rsid w:val="00F365F2"/>
    <w:rsid w:val="00F43919"/>
    <w:rsid w:val="00F82F35"/>
    <w:rsid w:val="00FC0317"/>
    <w:rsid w:val="00FE3DEB"/>
    <w:rsid w:val="00FE3F69"/>
    <w:rsid w:val="00FE4E2B"/>
    <w:rsid w:val="00FE7354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750F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4E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45C55"/>
    <w:pPr>
      <w:spacing w:after="0" w:line="240" w:lineRule="auto"/>
    </w:p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D72AC4"/>
  </w:style>
  <w:style w:type="character" w:styleId="Hipercze">
    <w:name w:val="Hyperlink"/>
    <w:basedOn w:val="Domylnaczcionkaakapitu"/>
    <w:uiPriority w:val="99"/>
    <w:unhideWhenUsed/>
    <w:rsid w:val="00D72AC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280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57F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A1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72C88-BB07-45A8-8D5E-3980B15E6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14A2EF5B</Template>
  <TotalTime>0</TotalTime>
  <Pages>2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Zarzad Drog w Kielcach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Kubikowska</cp:lastModifiedBy>
  <cp:revision>3</cp:revision>
  <cp:lastPrinted>2023-11-03T10:43:00Z</cp:lastPrinted>
  <dcterms:created xsi:type="dcterms:W3CDTF">2026-04-16T08:17:00Z</dcterms:created>
  <dcterms:modified xsi:type="dcterms:W3CDTF">2026-04-16T08:17:00Z</dcterms:modified>
</cp:coreProperties>
</file>